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0FDE2" w14:textId="77777777" w:rsidR="009103BB" w:rsidRDefault="009103BB" w:rsidP="009103B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FRENSCHE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14:paraId="0A48D279" w14:textId="77777777" w:rsidR="009103BB" w:rsidRDefault="009103BB" w:rsidP="009103B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Keynsham, Somerset. Merchant.</w:t>
      </w:r>
    </w:p>
    <w:p w14:paraId="26BF19BD" w14:textId="77777777" w:rsidR="009103BB" w:rsidRDefault="009103BB" w:rsidP="009103B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C4B40D4" w14:textId="77777777" w:rsidR="009103BB" w:rsidRDefault="009103BB" w:rsidP="009103B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E02BE56" w14:textId="77777777" w:rsidR="009103BB" w:rsidRDefault="009103BB" w:rsidP="009103B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John Mere of Rode(q.v.), Stephen </w:t>
      </w:r>
      <w:proofErr w:type="spellStart"/>
      <w:r>
        <w:rPr>
          <w:rFonts w:ascii="Times New Roman" w:hAnsi="Times New Roman" w:cs="Times New Roman"/>
          <w:sz w:val="24"/>
          <w:szCs w:val="24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Welle</w:t>
      </w:r>
      <w:proofErr w:type="spellEnd"/>
    </w:p>
    <w:p w14:paraId="0A4CC15D" w14:textId="77777777" w:rsidR="009103BB" w:rsidRDefault="009103BB" w:rsidP="009103BB">
      <w:pPr>
        <w:pStyle w:val="NoSpacing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463737">
        <w:rPr>
          <w:rFonts w:ascii="Times New Roman" w:hAnsi="Times New Roman" w:cs="Times New Roman"/>
          <w:sz w:val="24"/>
          <w:szCs w:val="24"/>
        </w:rPr>
        <w:t>Sherston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</w:t>
      </w:r>
      <w:r w:rsidRPr="00463737">
        <w:rPr>
          <w:rFonts w:ascii="Times New Roman" w:hAnsi="Times New Roman" w:cs="Times New Roman"/>
          <w:sz w:val="24"/>
          <w:szCs w:val="24"/>
        </w:rPr>
        <w:t>John</w:t>
      </w:r>
      <w:r>
        <w:rPr>
          <w:rFonts w:ascii="Times New Roman" w:hAnsi="Times New Roman" w:cs="Times New Roman"/>
          <w:sz w:val="24"/>
          <w:szCs w:val="24"/>
        </w:rPr>
        <w:t xml:space="preserve"> Williams of Maiden Bradley, Wiltshire(q.v.), </w:t>
      </w:r>
    </w:p>
    <w:p w14:paraId="3DA2B147" w14:textId="77777777" w:rsidR="009103BB" w:rsidRDefault="009103BB" w:rsidP="009103BB">
      <w:pPr>
        <w:pStyle w:val="NoSpacing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Dodyngton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Sherston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John Smyth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Sherston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Cotiller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Chippenham(q.v.).    ( </w:t>
      </w:r>
      <w:hyperlink r:id="rId6" w:history="1">
        <w:r w:rsidRPr="006C6DEA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https://waalt.uh.edu/index.php/CP40/664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577B5E1" w14:textId="77777777" w:rsidR="009103BB" w:rsidRDefault="009103BB" w:rsidP="009103B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C893E58" w14:textId="77777777" w:rsidR="009103BB" w:rsidRDefault="009103BB" w:rsidP="009103B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829AC5B" w14:textId="77777777" w:rsidR="009103BB" w:rsidRDefault="009103BB" w:rsidP="009103B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July 2022</w:t>
      </w:r>
    </w:p>
    <w:p w14:paraId="1D808CE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7D48A" w14:textId="77777777" w:rsidR="009103BB" w:rsidRDefault="009103BB" w:rsidP="009139A6">
      <w:r>
        <w:separator/>
      </w:r>
    </w:p>
  </w:endnote>
  <w:endnote w:type="continuationSeparator" w:id="0">
    <w:p w14:paraId="3F6B8A33" w14:textId="77777777" w:rsidR="009103BB" w:rsidRDefault="009103B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01D3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3E99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E258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A2EE4" w14:textId="77777777" w:rsidR="009103BB" w:rsidRDefault="009103BB" w:rsidP="009139A6">
      <w:r>
        <w:separator/>
      </w:r>
    </w:p>
  </w:footnote>
  <w:footnote w:type="continuationSeparator" w:id="0">
    <w:p w14:paraId="52D107FD" w14:textId="77777777" w:rsidR="009103BB" w:rsidRDefault="009103B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05CC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E0C9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40D9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3BB"/>
    <w:rsid w:val="000666E0"/>
    <w:rsid w:val="002510B7"/>
    <w:rsid w:val="005C130B"/>
    <w:rsid w:val="00826F5C"/>
    <w:rsid w:val="009103BB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4C27E"/>
  <w15:chartTrackingRefBased/>
  <w15:docId w15:val="{A2A453AB-E601-48A9-9248-59F4FECED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103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6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2022-07-16T16:44:00Z</dcterms:created>
  <dcterms:modified xsi:type="dcterms:W3CDTF">2022-07-16T16:45:00Z</dcterms:modified>
</cp:coreProperties>
</file>